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4185" w:rsidRDefault="00674185" w:rsidP="00674185">
      <w:pPr>
        <w:jc w:val="center"/>
        <w:rPr>
          <w:rFonts w:cs="Arial"/>
          <w:b/>
          <w:sz w:val="24"/>
          <w:szCs w:val="24"/>
        </w:rPr>
      </w:pPr>
      <w:r>
        <w:rPr>
          <w:rFonts w:cs="Arial"/>
          <w:b/>
          <w:sz w:val="24"/>
          <w:szCs w:val="24"/>
        </w:rPr>
        <w:t>Eigenerklärung zur Ausschreibung</w:t>
      </w:r>
    </w:p>
    <w:p w:rsidR="00674185" w:rsidRDefault="00674185" w:rsidP="00674185">
      <w:pPr>
        <w:jc w:val="center"/>
        <w:rPr>
          <w:rFonts w:cs="Arial"/>
          <w:b/>
          <w:sz w:val="24"/>
          <w:szCs w:val="24"/>
        </w:rPr>
      </w:pPr>
      <w:r>
        <w:rPr>
          <w:rFonts w:cs="Arial"/>
          <w:b/>
          <w:sz w:val="24"/>
          <w:szCs w:val="24"/>
        </w:rPr>
        <w:t>„</w:t>
      </w:r>
      <w:sdt>
        <w:sdtPr>
          <w:rPr>
            <w:rFonts w:cs="Arial"/>
            <w:b/>
            <w:bCs/>
            <w:snapToGrid/>
            <w:sz w:val="24"/>
            <w:szCs w:val="24"/>
            <w:lang w:eastAsia="en-US"/>
          </w:rPr>
          <w:id w:val="-1317489347"/>
          <w:placeholder>
            <w:docPart w:val="9A51AFA08F2A43229044AC3600D7C10D"/>
          </w:placeholder>
        </w:sdtPr>
        <w:sdtEndPr/>
        <w:sdtContent>
          <w:r w:rsidR="009B6734" w:rsidRPr="00D611C7">
            <w:rPr>
              <w:rFonts w:cs="Arial"/>
              <w:b/>
              <w:bCs/>
              <w:snapToGrid/>
              <w:sz w:val="24"/>
              <w:szCs w:val="24"/>
              <w:lang w:eastAsia="en-US"/>
            </w:rPr>
            <w:t>202</w:t>
          </w:r>
          <w:r w:rsidR="009B6734">
            <w:rPr>
              <w:rFonts w:cs="Arial"/>
              <w:b/>
              <w:bCs/>
              <w:snapToGrid/>
              <w:sz w:val="24"/>
              <w:szCs w:val="24"/>
              <w:lang w:eastAsia="en-US"/>
            </w:rPr>
            <w:t>6-244: Bautechnische Stellungnahmen</w:t>
          </w:r>
        </w:sdtContent>
      </w:sdt>
      <w:r>
        <w:rPr>
          <w:rFonts w:cs="Arial"/>
          <w:b/>
          <w:sz w:val="24"/>
          <w:szCs w:val="24"/>
        </w:rPr>
        <w:t>“</w:t>
      </w:r>
    </w:p>
    <w:p w:rsidR="009B6734" w:rsidRDefault="009B6734" w:rsidP="00674185">
      <w:pPr>
        <w:jc w:val="center"/>
        <w:rPr>
          <w:rFonts w:cs="Arial"/>
          <w:b/>
          <w:sz w:val="24"/>
          <w:szCs w:val="24"/>
        </w:rPr>
      </w:pPr>
    </w:p>
    <w:p w:rsidR="004C4DF8" w:rsidRPr="004C4DF8" w:rsidRDefault="00AA0CB7" w:rsidP="00674185">
      <w:pPr>
        <w:jc w:val="center"/>
        <w:rPr>
          <w:rFonts w:cs="Arial"/>
          <w:b/>
          <w:bCs/>
          <w:snapToGrid/>
          <w:sz w:val="24"/>
          <w:szCs w:val="28"/>
        </w:rPr>
      </w:pPr>
      <w:r>
        <w:rPr>
          <w:rFonts w:cs="Arial"/>
          <w:b/>
          <w:sz w:val="24"/>
          <w:szCs w:val="24"/>
        </w:rPr>
        <w:t xml:space="preserve">Anlage </w:t>
      </w:r>
      <w:r w:rsidRPr="001C67B9">
        <w:rPr>
          <w:rFonts w:cs="Arial"/>
          <w:b/>
          <w:sz w:val="24"/>
          <w:szCs w:val="24"/>
        </w:rPr>
        <w:t>0</w:t>
      </w:r>
      <w:r w:rsidR="0017172A">
        <w:rPr>
          <w:rFonts w:cs="Arial"/>
          <w:b/>
          <w:sz w:val="24"/>
          <w:szCs w:val="24"/>
        </w:rPr>
        <w:t>9</w:t>
      </w:r>
      <w:r w:rsidR="00674185" w:rsidRPr="00AB1D15">
        <w:rPr>
          <w:rFonts w:cs="Arial"/>
          <w:b/>
          <w:sz w:val="24"/>
          <w:szCs w:val="24"/>
        </w:rPr>
        <w:t xml:space="preserve"> </w:t>
      </w:r>
      <w:r w:rsidR="004C4DF8" w:rsidRPr="00AB1D15">
        <w:rPr>
          <w:rFonts w:cs="Arial"/>
          <w:b/>
          <w:bCs/>
          <w:snapToGrid/>
          <w:sz w:val="24"/>
          <w:szCs w:val="28"/>
        </w:rPr>
        <w:t>Haftpflichtversicherung</w:t>
      </w:r>
    </w:p>
    <w:p w:rsidR="009D024F" w:rsidRDefault="009D024F" w:rsidP="00D54F0D">
      <w:pPr>
        <w:autoSpaceDE/>
        <w:autoSpaceDN/>
        <w:adjustRightInd/>
        <w:rPr>
          <w:rFonts w:cs="Arial"/>
          <w:snapToGrid/>
          <w:sz w:val="20"/>
          <w:szCs w:val="22"/>
        </w:rPr>
      </w:pPr>
    </w:p>
    <w:p w:rsidR="004C4DF8" w:rsidRDefault="004C4DF8" w:rsidP="00D54F0D">
      <w:pPr>
        <w:autoSpaceDE/>
        <w:autoSpaceDN/>
        <w:adjustRightInd/>
        <w:rPr>
          <w:rFonts w:cs="Arial"/>
          <w:b/>
          <w:snapToGrid/>
          <w:szCs w:val="24"/>
        </w:rPr>
      </w:pPr>
    </w:p>
    <w:p w:rsidR="004C4DF8" w:rsidRDefault="004C4DF8" w:rsidP="00D54F0D">
      <w:pPr>
        <w:autoSpaceDE/>
        <w:autoSpaceDN/>
        <w:adjustRightInd/>
        <w:rPr>
          <w:rFonts w:cs="Arial"/>
          <w:b/>
          <w:snapToGrid/>
          <w:szCs w:val="24"/>
        </w:rPr>
      </w:pPr>
    </w:p>
    <w:p w:rsidR="00E04576" w:rsidRDefault="00E04576" w:rsidP="00E04576">
      <w:pPr>
        <w:rPr>
          <w:rFonts w:cs="Arial"/>
          <w:b/>
        </w:rPr>
      </w:pPr>
      <w:r>
        <w:rPr>
          <w:rFonts w:cs="Arial"/>
          <w:b/>
        </w:rPr>
        <w:t>Name des Bewerbers</w:t>
      </w:r>
      <w:r w:rsidR="00502ADB">
        <w:rPr>
          <w:rFonts w:cs="Arial"/>
          <w:b/>
        </w:rPr>
        <w:t>/der Bietergemeinschaft</w:t>
      </w:r>
      <w:r>
        <w:rPr>
          <w:rFonts w:cs="Arial"/>
          <w:b/>
        </w:rPr>
        <w:t xml:space="preserve">: </w:t>
      </w:r>
      <w:sdt>
        <w:sdtPr>
          <w:id w:val="1379974898"/>
          <w:placeholder>
            <w:docPart w:val="478AE87EF4794BAFABBC2E73262AB5A3"/>
          </w:placeholder>
          <w:showingPlcHdr/>
          <w:text/>
        </w:sdtPr>
        <w:sdtEndPr/>
        <w:sdtContent>
          <w:r w:rsidRPr="005C1397">
            <w:rPr>
              <w:rStyle w:val="Platzhaltertext"/>
            </w:rPr>
            <w:t>Bitte ausfüllen</w:t>
          </w:r>
        </w:sdtContent>
      </w:sdt>
    </w:p>
    <w:p w:rsidR="00E04576" w:rsidRPr="005C1397" w:rsidRDefault="00E04576" w:rsidP="00E04576">
      <w:pPr>
        <w:pStyle w:val="rotext"/>
        <w:rPr>
          <w:rFonts w:ascii="Arial" w:hAnsi="Arial"/>
          <w:szCs w:val="22"/>
        </w:rPr>
      </w:pPr>
    </w:p>
    <w:p w:rsidR="004C4DF8" w:rsidRPr="008C7B53" w:rsidRDefault="004C4DF8" w:rsidP="004C4DF8">
      <w:pPr>
        <w:autoSpaceDE/>
        <w:autoSpaceDN/>
        <w:adjustRightInd/>
        <w:jc w:val="both"/>
        <w:rPr>
          <w:rFonts w:cs="Arial"/>
          <w:snapToGrid/>
          <w:szCs w:val="22"/>
        </w:rPr>
      </w:pPr>
      <w:r w:rsidRPr="008C7B53">
        <w:rPr>
          <w:rFonts w:cs="Arial"/>
          <w:snapToGrid/>
          <w:szCs w:val="22"/>
        </w:rPr>
        <w:t>Die zutreffende Alternative bitte ankreuzen (keine Mehrfachangabe):</w:t>
      </w:r>
    </w:p>
    <w:p w:rsidR="004C4DF8" w:rsidRPr="008C7B53" w:rsidRDefault="004C4DF8" w:rsidP="004C4DF8">
      <w:pPr>
        <w:autoSpaceDE/>
        <w:autoSpaceDN/>
        <w:adjustRightInd/>
        <w:jc w:val="both"/>
        <w:rPr>
          <w:rFonts w:cs="Arial"/>
          <w:snapToGrid/>
          <w:szCs w:val="22"/>
        </w:rPr>
      </w:pPr>
    </w:p>
    <w:p w:rsidR="004C4DF8" w:rsidRPr="008C7B53" w:rsidRDefault="004C4DF8" w:rsidP="004C4DF8">
      <w:pPr>
        <w:autoSpaceDE/>
        <w:autoSpaceDN/>
        <w:adjustRightInd/>
        <w:jc w:val="both"/>
        <w:rPr>
          <w:rFonts w:cs="Arial"/>
          <w:snapToGrid/>
          <w:szCs w:val="22"/>
        </w:rPr>
      </w:pPr>
    </w:p>
    <w:p w:rsidR="005E0DAE" w:rsidRDefault="005E0DAE" w:rsidP="005E0DAE">
      <w:pPr>
        <w:autoSpaceDE/>
        <w:autoSpaceDN/>
        <w:adjustRightInd/>
        <w:spacing w:after="100" w:afterAutospacing="1"/>
        <w:ind w:left="703" w:hanging="703"/>
        <w:jc w:val="both"/>
        <w:rPr>
          <w:rFonts w:cs="Arial"/>
          <w:snapToGrid/>
          <w:szCs w:val="22"/>
        </w:rPr>
      </w:pPr>
      <w:sdt>
        <w:sdtPr>
          <w:rPr>
            <w:rFonts w:cs="Arial"/>
            <w:snapToGrid/>
            <w:szCs w:val="22"/>
          </w:rPr>
          <w:id w:val="-1719742255"/>
          <w14:checkbox>
            <w14:checked w14:val="0"/>
            <w14:checkedState w14:val="2612" w14:font="MS Gothic"/>
            <w14:uncheckedState w14:val="2610" w14:font="MS Gothic"/>
          </w14:checkbox>
        </w:sdtPr>
        <w:sdtEndPr/>
        <w:sdtContent>
          <w:r w:rsidR="00EC6A69" w:rsidRPr="008C7B53">
            <w:rPr>
              <w:rFonts w:ascii="Segoe UI Symbol" w:eastAsia="MS Gothic" w:hAnsi="Segoe UI Symbol" w:cs="Segoe UI Symbol"/>
              <w:snapToGrid/>
              <w:szCs w:val="22"/>
            </w:rPr>
            <w:t>☐</w:t>
          </w:r>
        </w:sdtContent>
      </w:sdt>
      <w:r w:rsidR="004C4DF8" w:rsidRPr="008C7B53">
        <w:rPr>
          <w:rFonts w:cs="Arial"/>
          <w:snapToGrid/>
          <w:szCs w:val="22"/>
        </w:rPr>
        <w:tab/>
        <w:t>Mein</w:t>
      </w:r>
      <w:r w:rsidR="003100EC">
        <w:rPr>
          <w:rFonts w:cs="Arial"/>
          <w:snapToGrid/>
          <w:szCs w:val="22"/>
        </w:rPr>
        <w:t xml:space="preserve"> Unternehmen verfügt über </w:t>
      </w:r>
      <w:r>
        <w:rPr>
          <w:rFonts w:cs="Arial"/>
          <w:snapToGrid/>
          <w:szCs w:val="22"/>
        </w:rPr>
        <w:t>eine Vermögens- bzw. Berufsh</w:t>
      </w:r>
      <w:r w:rsidRPr="005E0DAE">
        <w:rPr>
          <w:rFonts w:cs="Arial"/>
          <w:snapToGrid/>
          <w:szCs w:val="22"/>
        </w:rPr>
        <w:t xml:space="preserve">aftpflichtversicherung mit einer Mindestdeckungssumme von 5.000.000,00 EUR bei einem Versicherungsunternehmen mit Sitz in Deutschland oder in einem anderen Mitgliedstaat der Europäischen Union. Ich verpflichte mich, die Versicherung für die Laufzeit des Vertrages aufrecht zu erhalten. </w:t>
      </w:r>
    </w:p>
    <w:p w:rsidR="005E0DAE" w:rsidRPr="005E0DAE" w:rsidRDefault="005E0DAE" w:rsidP="005E0DAE">
      <w:pPr>
        <w:autoSpaceDE/>
        <w:autoSpaceDN/>
        <w:adjustRightInd/>
        <w:spacing w:after="100" w:afterAutospacing="1"/>
        <w:ind w:left="703"/>
        <w:jc w:val="both"/>
        <w:rPr>
          <w:rFonts w:cs="Arial"/>
          <w:snapToGrid/>
          <w:szCs w:val="22"/>
          <w:u w:val="single"/>
        </w:rPr>
      </w:pPr>
      <w:r w:rsidRPr="005E0DAE">
        <w:rPr>
          <w:rFonts w:cs="Arial"/>
          <w:snapToGrid/>
          <w:szCs w:val="22"/>
          <w:u w:val="single"/>
        </w:rPr>
        <w:t xml:space="preserve">Den Versicherungsnachweis füge ich dem Angebot bei. </w:t>
      </w:r>
    </w:p>
    <w:p w:rsidR="005E0DAE" w:rsidRPr="005E0DAE" w:rsidRDefault="005E0DAE" w:rsidP="005E0DAE">
      <w:pPr>
        <w:autoSpaceDE/>
        <w:autoSpaceDN/>
        <w:adjustRightInd/>
        <w:spacing w:after="100" w:afterAutospacing="1"/>
        <w:ind w:left="703" w:hanging="703"/>
        <w:jc w:val="both"/>
        <w:rPr>
          <w:rFonts w:cs="Arial"/>
          <w:snapToGrid/>
          <w:szCs w:val="22"/>
        </w:rPr>
      </w:pPr>
      <w:r w:rsidRPr="005E0DAE">
        <w:rPr>
          <w:rFonts w:ascii="Segoe UI Symbol" w:hAnsi="Segoe UI Symbol" w:cs="Segoe UI Symbol"/>
          <w:snapToGrid/>
          <w:szCs w:val="22"/>
        </w:rPr>
        <w:t>☐</w:t>
      </w:r>
      <w:r w:rsidRPr="005E0DAE">
        <w:rPr>
          <w:rFonts w:cs="Arial"/>
          <w:snapToGrid/>
          <w:szCs w:val="22"/>
        </w:rPr>
        <w:tab/>
        <w:t xml:space="preserve">Mein Unternehmen verfügt momentan über </w:t>
      </w:r>
      <w:r w:rsidRPr="005E0DAE">
        <w:rPr>
          <w:rFonts w:cs="Arial"/>
          <w:b/>
          <w:snapToGrid/>
          <w:szCs w:val="22"/>
        </w:rPr>
        <w:t>keine entsprechende Vermö</w:t>
      </w:r>
      <w:r>
        <w:rPr>
          <w:rFonts w:cs="Arial"/>
          <w:b/>
          <w:snapToGrid/>
          <w:szCs w:val="22"/>
        </w:rPr>
        <w:t>gens- bzw. Berufsh</w:t>
      </w:r>
      <w:r w:rsidRPr="005E0DAE">
        <w:rPr>
          <w:rFonts w:cs="Arial"/>
          <w:b/>
          <w:snapToGrid/>
          <w:szCs w:val="22"/>
        </w:rPr>
        <w:t>aftpflichtversicherung</w:t>
      </w:r>
      <w:r w:rsidRPr="005E0DAE">
        <w:rPr>
          <w:rFonts w:cs="Arial"/>
          <w:snapToGrid/>
          <w:szCs w:val="22"/>
        </w:rPr>
        <w:t>. Ich verpflichte mich hiermit, im Fall der Auftragserteilung vor Leistungsbeginn eine Vermögens</w:t>
      </w:r>
      <w:r>
        <w:rPr>
          <w:rFonts w:cs="Arial"/>
          <w:snapToGrid/>
          <w:szCs w:val="22"/>
        </w:rPr>
        <w:t>- bzw. Berufsh</w:t>
      </w:r>
      <w:r w:rsidRPr="005E0DAE">
        <w:rPr>
          <w:rFonts w:cs="Arial"/>
          <w:snapToGrid/>
          <w:szCs w:val="22"/>
        </w:rPr>
        <w:t>aftpflichtversicherung mit einer Mindestdeckungssumme von 5.000.000,00 EUR, nachzuweisen und für die Laufzeit des Vertrages aufrecht zu erhalten</w:t>
      </w:r>
    </w:p>
    <w:p w:rsidR="00C5140C" w:rsidRDefault="00C5140C" w:rsidP="00D54F0D">
      <w:pPr>
        <w:autoSpaceDE/>
        <w:autoSpaceDN/>
        <w:adjustRightInd/>
        <w:jc w:val="both"/>
        <w:rPr>
          <w:rFonts w:eastAsia="Calibri" w:cs="Courier"/>
          <w:snapToGrid/>
          <w:sz w:val="18"/>
          <w:szCs w:val="18"/>
          <w:lang w:eastAsia="en-US" w:bidi="en-US"/>
        </w:rPr>
      </w:pPr>
    </w:p>
    <w:p w:rsidR="00C5140C" w:rsidRDefault="00C5140C" w:rsidP="00C5140C"/>
    <w:p w:rsidR="00C5140C" w:rsidRDefault="00C5140C" w:rsidP="00C5140C"/>
    <w:p w:rsidR="00C5140C" w:rsidRDefault="00C5140C" w:rsidP="00C5140C"/>
    <w:p w:rsidR="00C5140C" w:rsidRDefault="00C5140C" w:rsidP="00C5140C">
      <w:pPr>
        <w:rPr>
          <w:rFonts w:cs="Arial"/>
        </w:rPr>
      </w:pPr>
    </w:p>
    <w:p w:rsidR="00AB1D15" w:rsidRPr="0057128A" w:rsidRDefault="00AB1D15" w:rsidP="00AB1D15">
      <w:pPr>
        <w:jc w:val="both"/>
        <w:rPr>
          <w:rFonts w:cs="Arial"/>
          <w:sz w:val="21"/>
          <w:szCs w:val="21"/>
        </w:rPr>
      </w:pPr>
    </w:p>
    <w:p w:rsidR="00AB1D15" w:rsidRPr="00E1571A" w:rsidRDefault="005E0DAE" w:rsidP="00AB1D15">
      <w:pPr>
        <w:pBdr>
          <w:top w:val="single" w:sz="4" w:space="1" w:color="auto"/>
          <w:left w:val="single" w:sz="4" w:space="4" w:color="auto"/>
          <w:bottom w:val="single" w:sz="4" w:space="1" w:color="auto"/>
          <w:right w:val="single" w:sz="4" w:space="4" w:color="auto"/>
        </w:pBdr>
        <w:overflowPunct w:val="0"/>
        <w:textAlignment w:val="baseline"/>
        <w:rPr>
          <w:rFonts w:eastAsia="Calibri" w:cs="Arial"/>
          <w:sz w:val="20"/>
          <w:szCs w:val="18"/>
          <w:lang w:bidi="en-US"/>
        </w:rPr>
      </w:pPr>
      <w:sdt>
        <w:sdtPr>
          <w:rPr>
            <w:rFonts w:eastAsia="Calibri" w:cs="Arial"/>
            <w:sz w:val="20"/>
            <w:szCs w:val="18"/>
            <w:lang w:bidi="en-US"/>
          </w:rPr>
          <w:id w:val="1006711866"/>
          <w:placeholder>
            <w:docPart w:val="392AD6A92F44452C91B661E214ED0159"/>
          </w:placeholder>
          <w:showingPlcHdr/>
          <w:text/>
        </w:sdtPr>
        <w:sdtEndPr/>
        <w:sdtContent>
          <w:r w:rsidR="00AB1D15" w:rsidRPr="00E1571A">
            <w:rPr>
              <w:rStyle w:val="Platzhaltertext"/>
              <w:rFonts w:cs="Arial"/>
              <w:sz w:val="24"/>
            </w:rPr>
            <w:t>Klicken Sie hier, um Text einzugeben.</w:t>
          </w:r>
        </w:sdtContent>
      </w:sdt>
      <w:r w:rsidR="00AB1D15" w:rsidRPr="00E1571A">
        <w:rPr>
          <w:rFonts w:eastAsia="Calibri" w:cs="Arial"/>
          <w:sz w:val="20"/>
          <w:szCs w:val="18"/>
          <w:lang w:bidi="en-US"/>
        </w:rPr>
        <w:tab/>
      </w:r>
      <w:r w:rsidR="00AB1D15" w:rsidRPr="00E1571A">
        <w:rPr>
          <w:rFonts w:eastAsia="Calibri" w:cs="Arial"/>
          <w:sz w:val="20"/>
          <w:szCs w:val="18"/>
          <w:lang w:bidi="en-US"/>
        </w:rPr>
        <w:tab/>
      </w:r>
      <w:sdt>
        <w:sdtPr>
          <w:rPr>
            <w:rFonts w:eastAsia="Calibri" w:cs="Arial"/>
            <w:sz w:val="20"/>
            <w:szCs w:val="18"/>
            <w:lang w:bidi="en-US"/>
          </w:rPr>
          <w:id w:val="-1749412635"/>
          <w:placeholder>
            <w:docPart w:val="54BE9F1AF2474D59B41D5DD115925D6B"/>
          </w:placeholder>
          <w:showingPlcHdr/>
          <w:text/>
        </w:sdtPr>
        <w:sdtEndPr/>
        <w:sdtContent>
          <w:r w:rsidR="00AB1D15" w:rsidRPr="00E1571A">
            <w:rPr>
              <w:rStyle w:val="Platzhaltertext"/>
              <w:rFonts w:cs="Arial"/>
              <w:sz w:val="24"/>
            </w:rPr>
            <w:t>Klicken Sie hier, um Text einzugeben.</w:t>
          </w:r>
        </w:sdtContent>
      </w:sdt>
    </w:p>
    <w:p w:rsidR="00AB1D15" w:rsidRPr="00E1571A" w:rsidRDefault="00AB1D15" w:rsidP="00AB1D15">
      <w:pPr>
        <w:pBdr>
          <w:top w:val="single" w:sz="4" w:space="1" w:color="auto"/>
          <w:left w:val="single" w:sz="4" w:space="4" w:color="auto"/>
          <w:bottom w:val="single" w:sz="4" w:space="1" w:color="auto"/>
          <w:right w:val="single" w:sz="4" w:space="4" w:color="auto"/>
        </w:pBdr>
        <w:overflowPunct w:val="0"/>
        <w:ind w:left="4950" w:hanging="4950"/>
        <w:textAlignment w:val="baseline"/>
        <w:rPr>
          <w:rFonts w:eastAsia="Calibri" w:cs="Arial"/>
          <w:sz w:val="20"/>
          <w:szCs w:val="18"/>
          <w:lang w:bidi="en-US"/>
        </w:rPr>
      </w:pPr>
      <w:r w:rsidRPr="00E1571A">
        <w:rPr>
          <w:rFonts w:eastAsia="Calibri" w:cs="Arial"/>
          <w:sz w:val="20"/>
          <w:szCs w:val="18"/>
          <w:lang w:bidi="en-US"/>
        </w:rPr>
        <w:t>(Ort, Datum)</w:t>
      </w:r>
      <w:r w:rsidRPr="00E1571A">
        <w:rPr>
          <w:rFonts w:eastAsia="Calibri" w:cs="Arial"/>
          <w:sz w:val="20"/>
          <w:szCs w:val="18"/>
          <w:lang w:bidi="en-US"/>
        </w:rPr>
        <w:tab/>
      </w:r>
      <w:r w:rsidRPr="00E1571A">
        <w:rPr>
          <w:rFonts w:eastAsia="Calibri" w:cs="Arial"/>
          <w:sz w:val="20"/>
          <w:szCs w:val="18"/>
          <w:lang w:bidi="en-US"/>
        </w:rPr>
        <w:tab/>
        <w:t>(Firmenname</w:t>
      </w:r>
      <w:r>
        <w:rPr>
          <w:rFonts w:eastAsia="Calibri" w:cs="Arial"/>
          <w:sz w:val="20"/>
          <w:szCs w:val="18"/>
          <w:lang w:bidi="en-US"/>
        </w:rPr>
        <w:t xml:space="preserve">, Vor- und Nachname </w:t>
      </w:r>
      <w:r>
        <w:rPr>
          <w:rFonts w:eastAsia="Calibri" w:cs="Arial"/>
          <w:sz w:val="20"/>
          <w:szCs w:val="18"/>
          <w:lang w:bidi="en-US"/>
        </w:rPr>
        <w:br/>
        <w:t>der zeichnenden Person</w:t>
      </w:r>
      <w:r w:rsidRPr="00E1571A">
        <w:rPr>
          <w:rFonts w:eastAsia="Calibri" w:cs="Arial"/>
          <w:sz w:val="20"/>
          <w:szCs w:val="18"/>
          <w:lang w:bidi="en-US"/>
        </w:rPr>
        <w:t>)</w:t>
      </w:r>
    </w:p>
    <w:p w:rsidR="00C5140C" w:rsidRDefault="00C5140C" w:rsidP="00D54F0D">
      <w:pPr>
        <w:autoSpaceDE/>
        <w:autoSpaceDN/>
        <w:adjustRightInd/>
        <w:jc w:val="both"/>
        <w:rPr>
          <w:rFonts w:eastAsia="Calibri" w:cs="Courier"/>
          <w:snapToGrid/>
          <w:sz w:val="18"/>
          <w:szCs w:val="18"/>
          <w:lang w:eastAsia="en-US" w:bidi="en-US"/>
        </w:rPr>
      </w:pPr>
    </w:p>
    <w:sectPr w:rsidR="00C5140C" w:rsidSect="001C261E">
      <w:headerReference w:type="default" r:id="rId8"/>
      <w:footerReference w:type="default" r:id="rId9"/>
      <w:type w:val="continuous"/>
      <w:pgSz w:w="11906" w:h="16838" w:code="9"/>
      <w:pgMar w:top="2410" w:right="964" w:bottom="1134" w:left="1418" w:header="765"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787B" w:rsidRDefault="0010787B">
      <w:r>
        <w:separator/>
      </w:r>
    </w:p>
  </w:endnote>
  <w:endnote w:type="continuationSeparator" w:id="0">
    <w:p w:rsidR="0010787B" w:rsidRDefault="00107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7047" w:rsidRPr="00AB1D15" w:rsidRDefault="00137047" w:rsidP="00137047">
    <w:pPr>
      <w:pStyle w:val="Fuzeile"/>
      <w:rPr>
        <w:sz w:val="16"/>
        <w:szCs w:val="16"/>
      </w:rPr>
    </w:pPr>
    <w:r w:rsidRPr="00AB1D15">
      <w:rPr>
        <w:sz w:val="16"/>
        <w:szCs w:val="16"/>
      </w:rPr>
      <w:t>E</w:t>
    </w:r>
    <w:r w:rsidR="002A7025">
      <w:rPr>
        <w:sz w:val="16"/>
        <w:szCs w:val="16"/>
      </w:rPr>
      <w:t xml:space="preserve">U-Ausschreibung </w:t>
    </w:r>
    <w:r w:rsidR="003100EC" w:rsidRPr="003100EC">
      <w:rPr>
        <w:sz w:val="16"/>
        <w:szCs w:val="16"/>
      </w:rPr>
      <w:t>2026-</w:t>
    </w:r>
    <w:r w:rsidR="0017172A">
      <w:rPr>
        <w:sz w:val="16"/>
        <w:szCs w:val="16"/>
      </w:rPr>
      <w:t>244: Bautechnische Stellungnahmen</w:t>
    </w:r>
  </w:p>
  <w:p w:rsidR="00971462" w:rsidRPr="00D178B8" w:rsidRDefault="0017172A" w:rsidP="00137047">
    <w:pPr>
      <w:pStyle w:val="Fuzeile"/>
      <w:rPr>
        <w:sz w:val="16"/>
        <w:szCs w:val="16"/>
      </w:rPr>
    </w:pPr>
    <w:r>
      <w:rPr>
        <w:sz w:val="16"/>
        <w:szCs w:val="16"/>
      </w:rPr>
      <w:t>Anlage 09</w:t>
    </w:r>
    <w:r w:rsidR="002A7025">
      <w:rPr>
        <w:sz w:val="16"/>
        <w:szCs w:val="16"/>
      </w:rPr>
      <w:t xml:space="preserve"> </w:t>
    </w:r>
    <w:r w:rsidR="007D6F4D" w:rsidRPr="00AB1D15">
      <w:rPr>
        <w:sz w:val="16"/>
        <w:szCs w:val="16"/>
      </w:rPr>
      <w:t xml:space="preserve">Eigenerklärung </w:t>
    </w:r>
    <w:r w:rsidR="00D976A4">
      <w:rPr>
        <w:sz w:val="16"/>
        <w:szCs w:val="16"/>
      </w:rPr>
      <w:t xml:space="preserve">zur </w:t>
    </w:r>
    <w:r w:rsidR="004110EF" w:rsidRPr="00AB1D15">
      <w:rPr>
        <w:sz w:val="16"/>
        <w:szCs w:val="16"/>
      </w:rPr>
      <w:t>Haftpflichtversicherung</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787B" w:rsidRDefault="0010787B">
      <w:r>
        <w:separator/>
      </w:r>
    </w:p>
  </w:footnote>
  <w:footnote w:type="continuationSeparator" w:id="0">
    <w:p w:rsidR="0010787B" w:rsidRDefault="001078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87B" w:rsidRPr="0010787B" w:rsidRDefault="00BC1143" w:rsidP="0042047D">
    <w:pPr>
      <w:pStyle w:val="Kopfzeile"/>
      <w:rPr>
        <w:rFonts w:cs="Arial"/>
        <w:b/>
        <w:snapToGrid/>
        <w:szCs w:val="22"/>
      </w:rPr>
    </w:pPr>
    <w:r>
      <w:rPr>
        <w:noProof/>
        <w:snapToGrid/>
      </w:rPr>
      <w:drawing>
        <wp:anchor distT="0" distB="0" distL="114300" distR="114300" simplePos="0" relativeHeight="251657728" behindDoc="0" locked="0" layoutInCell="1" allowOverlap="0" wp14:anchorId="2CBF92FB" wp14:editId="4C7675A2">
          <wp:simplePos x="0" y="0"/>
          <wp:positionH relativeFrom="page">
            <wp:posOffset>5184775</wp:posOffset>
          </wp:positionH>
          <wp:positionV relativeFrom="page">
            <wp:posOffset>540385</wp:posOffset>
          </wp:positionV>
          <wp:extent cx="1814400" cy="486000"/>
          <wp:effectExtent l="0" t="0" r="0" b="9525"/>
          <wp:wrapNone/>
          <wp:docPr id="7" name="Bild 1" descr="logo_IBB_PC_RGB_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IBB_PC_RGB_print"/>
                  <pic:cNvPicPr>
                    <a:picLocks noChangeAspect="1" noChangeArrowheads="1"/>
                  </pic:cNvPicPr>
                </pic:nvPicPr>
                <pic:blipFill>
                  <a:blip r:embed="rId1"/>
                  <a:srcRect/>
                  <a:stretch>
                    <a:fillRect/>
                  </a:stretch>
                </pic:blipFill>
                <pic:spPr bwMode="auto">
                  <a:xfrm>
                    <a:off x="0" y="0"/>
                    <a:ext cx="1814400" cy="486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3148E7C"/>
    <w:lvl w:ilvl="0">
      <w:numFmt w:val="decimal"/>
      <w:lvlText w:val="*"/>
      <w:lvlJc w:val="left"/>
    </w:lvl>
  </w:abstractNum>
  <w:abstractNum w:abstractNumId="1" w15:restartNumberingAfterBreak="0">
    <w:nsid w:val="08042E40"/>
    <w:multiLevelType w:val="hybridMultilevel"/>
    <w:tmpl w:val="18200AD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52449"/>
    <w:multiLevelType w:val="singleLevel"/>
    <w:tmpl w:val="5F2E005E"/>
    <w:lvl w:ilvl="0">
      <w:start w:val="1"/>
      <w:numFmt w:val="decimal"/>
      <w:lvlText w:val="%1."/>
      <w:legacy w:legacy="1" w:legacySpace="0" w:legacyIndent="283"/>
      <w:lvlJc w:val="left"/>
      <w:pPr>
        <w:ind w:left="283" w:hanging="283"/>
      </w:pPr>
    </w:lvl>
  </w:abstractNum>
  <w:abstractNum w:abstractNumId="3" w15:restartNumberingAfterBreak="0">
    <w:nsid w:val="209B0245"/>
    <w:multiLevelType w:val="singleLevel"/>
    <w:tmpl w:val="84C02550"/>
    <w:lvl w:ilvl="0">
      <w:start w:val="3"/>
      <w:numFmt w:val="decimal"/>
      <w:lvlText w:val="%1."/>
      <w:legacy w:legacy="1" w:legacySpace="0" w:legacyIndent="283"/>
      <w:lvlJc w:val="left"/>
      <w:pPr>
        <w:ind w:left="283" w:hanging="283"/>
      </w:pPr>
    </w:lvl>
  </w:abstractNum>
  <w:abstractNum w:abstractNumId="4" w15:restartNumberingAfterBreak="0">
    <w:nsid w:val="28FE49A2"/>
    <w:multiLevelType w:val="hybridMultilevel"/>
    <w:tmpl w:val="08700DE2"/>
    <w:lvl w:ilvl="0" w:tplc="04070003">
      <w:start w:val="1"/>
      <w:numFmt w:val="bullet"/>
      <w:lvlText w:val="o"/>
      <w:lvlJc w:val="left"/>
      <w:pPr>
        <w:ind w:left="1800" w:hanging="360"/>
      </w:pPr>
      <w:rPr>
        <w:rFonts w:ascii="Courier New" w:hAnsi="Courier New" w:cs="Courier New" w:hint="default"/>
      </w:rPr>
    </w:lvl>
    <w:lvl w:ilvl="1" w:tplc="04070003">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5" w15:restartNumberingAfterBreak="0">
    <w:nsid w:val="2F951C85"/>
    <w:multiLevelType w:val="hybridMultilevel"/>
    <w:tmpl w:val="8612CF22"/>
    <w:lvl w:ilvl="0" w:tplc="04070003">
      <w:start w:val="1"/>
      <w:numFmt w:val="bullet"/>
      <w:lvlText w:val="o"/>
      <w:lvlJc w:val="left"/>
      <w:pPr>
        <w:ind w:left="1800" w:hanging="360"/>
      </w:pPr>
      <w:rPr>
        <w:rFonts w:ascii="Courier New" w:hAnsi="Courier New" w:cs="Courier New"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6" w15:restartNumberingAfterBreak="0">
    <w:nsid w:val="32651B6E"/>
    <w:multiLevelType w:val="hybridMultilevel"/>
    <w:tmpl w:val="53647D5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67F67AC"/>
    <w:multiLevelType w:val="hybridMultilevel"/>
    <w:tmpl w:val="4A18EBDA"/>
    <w:lvl w:ilvl="0" w:tplc="138C3B8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8834381"/>
    <w:multiLevelType w:val="hybridMultilevel"/>
    <w:tmpl w:val="CFDA56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D3D0FE9"/>
    <w:multiLevelType w:val="hybridMultilevel"/>
    <w:tmpl w:val="FF669F6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A223B48"/>
    <w:multiLevelType w:val="hybridMultilevel"/>
    <w:tmpl w:val="5ECE87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C040BF0"/>
    <w:multiLevelType w:val="singleLevel"/>
    <w:tmpl w:val="3B28FCEA"/>
    <w:lvl w:ilvl="0">
      <w:start w:val="2"/>
      <w:numFmt w:val="decimal"/>
      <w:lvlText w:val="%1."/>
      <w:legacy w:legacy="1" w:legacySpace="0" w:legacyIndent="283"/>
      <w:lvlJc w:val="left"/>
      <w:pPr>
        <w:ind w:left="283" w:hanging="283"/>
      </w:pPr>
    </w:lvl>
  </w:abstractNum>
  <w:abstractNum w:abstractNumId="12" w15:restartNumberingAfterBreak="0">
    <w:nsid w:val="52AA7E5D"/>
    <w:multiLevelType w:val="hybridMultilevel"/>
    <w:tmpl w:val="5F941C00"/>
    <w:lvl w:ilvl="0" w:tplc="1C123D7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39C3E9C"/>
    <w:multiLevelType w:val="hybridMultilevel"/>
    <w:tmpl w:val="73AC16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48E0AB7"/>
    <w:multiLevelType w:val="singleLevel"/>
    <w:tmpl w:val="78F6E282"/>
    <w:lvl w:ilvl="0">
      <w:start w:val="5"/>
      <w:numFmt w:val="decimal"/>
      <w:lvlText w:val="%1."/>
      <w:legacy w:legacy="1" w:legacySpace="0" w:legacyIndent="283"/>
      <w:lvlJc w:val="left"/>
      <w:pPr>
        <w:ind w:left="283" w:hanging="283"/>
      </w:pPr>
    </w:lvl>
  </w:abstractNum>
  <w:abstractNum w:abstractNumId="15" w15:restartNumberingAfterBreak="0">
    <w:nsid w:val="56153389"/>
    <w:multiLevelType w:val="hybridMultilevel"/>
    <w:tmpl w:val="A60E0BC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874C67"/>
    <w:multiLevelType w:val="hybridMultilevel"/>
    <w:tmpl w:val="B4D841E4"/>
    <w:lvl w:ilvl="0" w:tplc="A99C5816">
      <w:start w:val="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3FB69FF"/>
    <w:multiLevelType w:val="hybridMultilevel"/>
    <w:tmpl w:val="5B66DA1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EC95792"/>
    <w:multiLevelType w:val="hybridMultilevel"/>
    <w:tmpl w:val="F230C210"/>
    <w:lvl w:ilvl="0" w:tplc="AD9CE6B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14C4796"/>
    <w:multiLevelType w:val="singleLevel"/>
    <w:tmpl w:val="0CE4E646"/>
    <w:lvl w:ilvl="0">
      <w:start w:val="4"/>
      <w:numFmt w:val="decimal"/>
      <w:lvlText w:val="%1."/>
      <w:legacy w:legacy="1" w:legacySpace="0" w:legacyIndent="283"/>
      <w:lvlJc w:val="left"/>
      <w:pPr>
        <w:ind w:left="283" w:hanging="283"/>
      </w:pPr>
    </w:lvl>
  </w:abstractNum>
  <w:abstractNum w:abstractNumId="20" w15:restartNumberingAfterBreak="0">
    <w:nsid w:val="74757A5D"/>
    <w:multiLevelType w:val="hybridMultilevel"/>
    <w:tmpl w:val="2250D8F6"/>
    <w:lvl w:ilvl="0" w:tplc="04070015">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54234D0"/>
    <w:multiLevelType w:val="hybridMultilevel"/>
    <w:tmpl w:val="BEA670F0"/>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6514953"/>
    <w:multiLevelType w:val="hybridMultilevel"/>
    <w:tmpl w:val="8CBC79C6"/>
    <w:lvl w:ilvl="0" w:tplc="04070015">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abstractNumId w:val="1"/>
  </w:num>
  <w:num w:numId="2">
    <w:abstractNumId w:val="22"/>
  </w:num>
  <w:num w:numId="3">
    <w:abstractNumId w:val="20"/>
  </w:num>
  <w:num w:numId="4">
    <w:abstractNumId w:val="17"/>
  </w:num>
  <w:num w:numId="5">
    <w:abstractNumId w:val="15"/>
  </w:num>
  <w:num w:numId="6">
    <w:abstractNumId w:val="6"/>
  </w:num>
  <w:num w:numId="7">
    <w:abstractNumId w:val="9"/>
  </w:num>
  <w:num w:numId="8">
    <w:abstractNumId w:val="21"/>
  </w:num>
  <w:num w:numId="9">
    <w:abstractNumId w:val="8"/>
  </w:num>
  <w:num w:numId="10">
    <w:abstractNumId w:val="16"/>
  </w:num>
  <w:num w:numId="11">
    <w:abstractNumId w:val="7"/>
  </w:num>
  <w:num w:numId="12">
    <w:abstractNumId w:val="12"/>
  </w:num>
  <w:num w:numId="13">
    <w:abstractNumId w:val="18"/>
  </w:num>
  <w:num w:numId="14">
    <w:abstractNumId w:val="13"/>
  </w:num>
  <w:num w:numId="15">
    <w:abstractNumId w:val="5"/>
  </w:num>
  <w:num w:numId="16">
    <w:abstractNumId w:val="4"/>
  </w:num>
  <w:num w:numId="17">
    <w:abstractNumId w:val="10"/>
  </w:num>
  <w:num w:numId="18">
    <w:abstractNumId w:val="2"/>
  </w:num>
  <w:num w:numId="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1"/>
  </w:num>
  <w:num w:numId="21">
    <w:abstractNumId w:val="3"/>
  </w:num>
  <w:num w:numId="22">
    <w:abstractNumId w:val="19"/>
  </w:num>
  <w:num w:numId="23">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WIpKriuN87eO/YjeXPCRFr6o7LLJS+z6hYH3OjEDOHSZP7yoTY6A/z6I0sQQmsHr9fAvSIxDrIlTB/lErdYNxA==" w:salt="VsbzvXXmw8Pa73En7qncFg=="/>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87B"/>
    <w:rsid w:val="00012061"/>
    <w:rsid w:val="00017C0C"/>
    <w:rsid w:val="00021454"/>
    <w:rsid w:val="000229C2"/>
    <w:rsid w:val="00051EF4"/>
    <w:rsid w:val="000613C3"/>
    <w:rsid w:val="00071341"/>
    <w:rsid w:val="00077EA8"/>
    <w:rsid w:val="0008700E"/>
    <w:rsid w:val="00090EA3"/>
    <w:rsid w:val="00091583"/>
    <w:rsid w:val="000B3F46"/>
    <w:rsid w:val="000C1440"/>
    <w:rsid w:val="000C2102"/>
    <w:rsid w:val="000C5E09"/>
    <w:rsid w:val="000D4827"/>
    <w:rsid w:val="000D6FCF"/>
    <w:rsid w:val="000E12B4"/>
    <w:rsid w:val="000F3900"/>
    <w:rsid w:val="000F3A0C"/>
    <w:rsid w:val="0010787B"/>
    <w:rsid w:val="00130319"/>
    <w:rsid w:val="001324BA"/>
    <w:rsid w:val="00137047"/>
    <w:rsid w:val="00157FDC"/>
    <w:rsid w:val="001637D5"/>
    <w:rsid w:val="0017172A"/>
    <w:rsid w:val="00185510"/>
    <w:rsid w:val="0018672C"/>
    <w:rsid w:val="001C261E"/>
    <w:rsid w:val="001C67B9"/>
    <w:rsid w:val="001E104A"/>
    <w:rsid w:val="002000DF"/>
    <w:rsid w:val="00210DED"/>
    <w:rsid w:val="00221FD8"/>
    <w:rsid w:val="00225087"/>
    <w:rsid w:val="0023705D"/>
    <w:rsid w:val="00243DD4"/>
    <w:rsid w:val="00253688"/>
    <w:rsid w:val="00273652"/>
    <w:rsid w:val="002A7025"/>
    <w:rsid w:val="002E0445"/>
    <w:rsid w:val="002E2E78"/>
    <w:rsid w:val="002E5A3A"/>
    <w:rsid w:val="002F4901"/>
    <w:rsid w:val="003100EC"/>
    <w:rsid w:val="0032009E"/>
    <w:rsid w:val="00326647"/>
    <w:rsid w:val="00336F83"/>
    <w:rsid w:val="00337C8F"/>
    <w:rsid w:val="00337E0D"/>
    <w:rsid w:val="00351E1B"/>
    <w:rsid w:val="00367748"/>
    <w:rsid w:val="00371986"/>
    <w:rsid w:val="0037418B"/>
    <w:rsid w:val="00380095"/>
    <w:rsid w:val="00385356"/>
    <w:rsid w:val="003A3CFA"/>
    <w:rsid w:val="003A6762"/>
    <w:rsid w:val="003C0971"/>
    <w:rsid w:val="003C3846"/>
    <w:rsid w:val="003F4E43"/>
    <w:rsid w:val="00404259"/>
    <w:rsid w:val="004064F6"/>
    <w:rsid w:val="004110EF"/>
    <w:rsid w:val="0042047D"/>
    <w:rsid w:val="00420EA0"/>
    <w:rsid w:val="00422503"/>
    <w:rsid w:val="004244DD"/>
    <w:rsid w:val="00441D42"/>
    <w:rsid w:val="004469F8"/>
    <w:rsid w:val="00454B37"/>
    <w:rsid w:val="00490710"/>
    <w:rsid w:val="004B0DC3"/>
    <w:rsid w:val="004C4DF8"/>
    <w:rsid w:val="00502ADB"/>
    <w:rsid w:val="00513DB8"/>
    <w:rsid w:val="00522FBE"/>
    <w:rsid w:val="0053267F"/>
    <w:rsid w:val="00556A82"/>
    <w:rsid w:val="00567084"/>
    <w:rsid w:val="005703BA"/>
    <w:rsid w:val="005834F8"/>
    <w:rsid w:val="005836C1"/>
    <w:rsid w:val="005C3168"/>
    <w:rsid w:val="005E0DAE"/>
    <w:rsid w:val="005E4C58"/>
    <w:rsid w:val="005E78CB"/>
    <w:rsid w:val="005F1FD7"/>
    <w:rsid w:val="00614817"/>
    <w:rsid w:val="00615327"/>
    <w:rsid w:val="006162FB"/>
    <w:rsid w:val="006249A8"/>
    <w:rsid w:val="00656326"/>
    <w:rsid w:val="00663BA1"/>
    <w:rsid w:val="00674185"/>
    <w:rsid w:val="006803F6"/>
    <w:rsid w:val="00684DF0"/>
    <w:rsid w:val="006932CC"/>
    <w:rsid w:val="006934EF"/>
    <w:rsid w:val="006B4497"/>
    <w:rsid w:val="006F04A8"/>
    <w:rsid w:val="00701106"/>
    <w:rsid w:val="00710B5E"/>
    <w:rsid w:val="00731C2D"/>
    <w:rsid w:val="00734298"/>
    <w:rsid w:val="0073787F"/>
    <w:rsid w:val="00742547"/>
    <w:rsid w:val="0076401F"/>
    <w:rsid w:val="0077352B"/>
    <w:rsid w:val="007767AB"/>
    <w:rsid w:val="0078539F"/>
    <w:rsid w:val="0079709E"/>
    <w:rsid w:val="007B7464"/>
    <w:rsid w:val="007C4647"/>
    <w:rsid w:val="007D1813"/>
    <w:rsid w:val="007D31DC"/>
    <w:rsid w:val="007D6F4D"/>
    <w:rsid w:val="007F422B"/>
    <w:rsid w:val="00827930"/>
    <w:rsid w:val="0083347B"/>
    <w:rsid w:val="00833748"/>
    <w:rsid w:val="00852484"/>
    <w:rsid w:val="00874FD3"/>
    <w:rsid w:val="008865DF"/>
    <w:rsid w:val="008B7643"/>
    <w:rsid w:val="008C71C1"/>
    <w:rsid w:val="008C7B53"/>
    <w:rsid w:val="008E2925"/>
    <w:rsid w:val="008E69A1"/>
    <w:rsid w:val="008F0B14"/>
    <w:rsid w:val="009102B0"/>
    <w:rsid w:val="00927C6F"/>
    <w:rsid w:val="0093109A"/>
    <w:rsid w:val="00971462"/>
    <w:rsid w:val="00984D66"/>
    <w:rsid w:val="009A29D8"/>
    <w:rsid w:val="009A686C"/>
    <w:rsid w:val="009B4B00"/>
    <w:rsid w:val="009B6734"/>
    <w:rsid w:val="009C4095"/>
    <w:rsid w:val="009D024F"/>
    <w:rsid w:val="009D15F5"/>
    <w:rsid w:val="00A01B6E"/>
    <w:rsid w:val="00A07DC9"/>
    <w:rsid w:val="00A10C58"/>
    <w:rsid w:val="00A4598A"/>
    <w:rsid w:val="00A46110"/>
    <w:rsid w:val="00A805AC"/>
    <w:rsid w:val="00A95192"/>
    <w:rsid w:val="00AA0CB7"/>
    <w:rsid w:val="00AA5D13"/>
    <w:rsid w:val="00AB1D15"/>
    <w:rsid w:val="00AB5D1E"/>
    <w:rsid w:val="00AC6D4A"/>
    <w:rsid w:val="00AE1D60"/>
    <w:rsid w:val="00B02F54"/>
    <w:rsid w:val="00B30E83"/>
    <w:rsid w:val="00B56617"/>
    <w:rsid w:val="00B819B7"/>
    <w:rsid w:val="00BC1143"/>
    <w:rsid w:val="00BC2823"/>
    <w:rsid w:val="00BC2CDC"/>
    <w:rsid w:val="00BE3A4F"/>
    <w:rsid w:val="00BF5531"/>
    <w:rsid w:val="00C10D4F"/>
    <w:rsid w:val="00C14875"/>
    <w:rsid w:val="00C25941"/>
    <w:rsid w:val="00C46A28"/>
    <w:rsid w:val="00C5140C"/>
    <w:rsid w:val="00C97658"/>
    <w:rsid w:val="00CB3628"/>
    <w:rsid w:val="00CB6D22"/>
    <w:rsid w:val="00CC41AA"/>
    <w:rsid w:val="00CC4FC2"/>
    <w:rsid w:val="00CC66AE"/>
    <w:rsid w:val="00CD30B0"/>
    <w:rsid w:val="00D178B8"/>
    <w:rsid w:val="00D54F0D"/>
    <w:rsid w:val="00D570BB"/>
    <w:rsid w:val="00D748F7"/>
    <w:rsid w:val="00D8201F"/>
    <w:rsid w:val="00D976A4"/>
    <w:rsid w:val="00DC72DB"/>
    <w:rsid w:val="00DF05AD"/>
    <w:rsid w:val="00E04576"/>
    <w:rsid w:val="00E151AA"/>
    <w:rsid w:val="00E16EC7"/>
    <w:rsid w:val="00E725CC"/>
    <w:rsid w:val="00EB121D"/>
    <w:rsid w:val="00EB53A4"/>
    <w:rsid w:val="00EC6A69"/>
    <w:rsid w:val="00ED43D0"/>
    <w:rsid w:val="00EE1324"/>
    <w:rsid w:val="00EE4E13"/>
    <w:rsid w:val="00EF433D"/>
    <w:rsid w:val="00F06667"/>
    <w:rsid w:val="00F1104B"/>
    <w:rsid w:val="00F22382"/>
    <w:rsid w:val="00F300E0"/>
    <w:rsid w:val="00F3138D"/>
    <w:rsid w:val="00F37A8E"/>
    <w:rsid w:val="00F9038A"/>
    <w:rsid w:val="00F93959"/>
    <w:rsid w:val="00FA546C"/>
    <w:rsid w:val="00FC3CDF"/>
    <w:rsid w:val="00FE0682"/>
    <w:rsid w:val="00FE4FD0"/>
    <w:rsid w:val="00FE5D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76367559"/>
  <w15:docId w15:val="{CB11884C-F386-45A1-BF52-5FBA35B37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8E2925"/>
    <w:pPr>
      <w:autoSpaceDE w:val="0"/>
      <w:autoSpaceDN w:val="0"/>
      <w:adjustRightInd w:val="0"/>
    </w:pPr>
    <w:rPr>
      <w:rFonts w:ascii="Arial" w:hAnsi="Arial"/>
      <w:snapToGrid w:val="0"/>
      <w:sz w:val="22"/>
    </w:rPr>
  </w:style>
  <w:style w:type="paragraph" w:styleId="berschrift1">
    <w:name w:val="heading 1"/>
    <w:basedOn w:val="Standard"/>
    <w:next w:val="Standard"/>
    <w:qFormat/>
    <w:pPr>
      <w:keepNext/>
      <w:spacing w:before="240" w:after="240"/>
      <w:outlineLvl w:val="0"/>
    </w:pPr>
    <w:rPr>
      <w:b/>
      <w:kern w:val="32"/>
      <w:sz w:val="36"/>
      <w:u w:val="single"/>
    </w:rPr>
  </w:style>
  <w:style w:type="paragraph" w:styleId="berschrift2">
    <w:name w:val="heading 2"/>
    <w:basedOn w:val="Standard"/>
    <w:next w:val="NurText"/>
    <w:qFormat/>
    <w:pPr>
      <w:keepNext/>
      <w:spacing w:before="360" w:after="240"/>
      <w:outlineLvl w:val="1"/>
    </w:pPr>
    <w:rPr>
      <w:b/>
      <w:sz w:val="36"/>
    </w:rPr>
  </w:style>
  <w:style w:type="paragraph" w:styleId="berschrift3">
    <w:name w:val="heading 3"/>
    <w:basedOn w:val="Standard"/>
    <w:next w:val="Standard"/>
    <w:qFormat/>
    <w:pPr>
      <w:keepNext/>
      <w:spacing w:before="240" w:after="240"/>
      <w:ind w:right="-470"/>
      <w:outlineLvl w:val="2"/>
    </w:pPr>
    <w:rPr>
      <w:b/>
      <w:sz w:val="32"/>
    </w:rPr>
  </w:style>
  <w:style w:type="paragraph" w:styleId="berschrift4">
    <w:name w:val="heading 4"/>
    <w:basedOn w:val="Standard"/>
    <w:next w:val="Standard"/>
    <w:qFormat/>
    <w:pPr>
      <w:keepNext/>
      <w:spacing w:before="240"/>
      <w:outlineLvl w:val="3"/>
    </w:pPr>
    <w:rPr>
      <w:b/>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rPr>
      <w:rFonts w:ascii="Courier New" w:hAnsi="Courier New"/>
    </w:rPr>
  </w:style>
  <w:style w:type="paragraph" w:styleId="Verzeichnis2">
    <w:name w:val="toc 2"/>
    <w:basedOn w:val="Standard"/>
    <w:next w:val="Standard"/>
    <w:autoRedefine/>
    <w:semiHidden/>
    <w:pPr>
      <w:ind w:left="221"/>
    </w:pPr>
  </w:style>
  <w:style w:type="paragraph" w:styleId="Verzeichnis1">
    <w:name w:val="toc 1"/>
    <w:basedOn w:val="Standard"/>
    <w:next w:val="Standard"/>
    <w:autoRedefine/>
    <w:semiHidden/>
    <w:pPr>
      <w:tabs>
        <w:tab w:val="right" w:leader="dot" w:pos="9060"/>
      </w:tabs>
    </w:pPr>
    <w:rPr>
      <w:noProof/>
    </w:rPr>
  </w:style>
  <w:style w:type="table" w:styleId="Tabellenraster">
    <w:name w:val="Table Grid"/>
    <w:basedOn w:val="NormaleTabelle"/>
    <w:rsid w:val="00FE5D8B"/>
    <w:pPr>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rsid w:val="00FE5D8B"/>
    <w:pPr>
      <w:tabs>
        <w:tab w:val="center" w:pos="4536"/>
        <w:tab w:val="right" w:pos="9072"/>
      </w:tabs>
    </w:pPr>
  </w:style>
  <w:style w:type="paragraph" w:styleId="Fuzeile">
    <w:name w:val="footer"/>
    <w:basedOn w:val="Standard"/>
    <w:link w:val="FuzeileZchn"/>
    <w:uiPriority w:val="99"/>
    <w:rsid w:val="00FE5D8B"/>
    <w:pPr>
      <w:tabs>
        <w:tab w:val="center" w:pos="4536"/>
        <w:tab w:val="right" w:pos="9072"/>
      </w:tabs>
    </w:pPr>
  </w:style>
  <w:style w:type="paragraph" w:styleId="Sprechblasentext">
    <w:name w:val="Balloon Text"/>
    <w:basedOn w:val="Standard"/>
    <w:semiHidden/>
    <w:rsid w:val="00FE5D8B"/>
    <w:rPr>
      <w:rFonts w:ascii="Tahoma" w:hAnsi="Tahoma" w:cs="Tahoma"/>
      <w:sz w:val="16"/>
      <w:szCs w:val="16"/>
    </w:rPr>
  </w:style>
  <w:style w:type="paragraph" w:styleId="Listenabsatz">
    <w:name w:val="List Paragraph"/>
    <w:basedOn w:val="Standard"/>
    <w:uiPriority w:val="34"/>
    <w:qFormat/>
    <w:rsid w:val="00CB3628"/>
    <w:pPr>
      <w:ind w:left="720"/>
      <w:contextualSpacing/>
    </w:pPr>
  </w:style>
  <w:style w:type="paragraph" w:styleId="Funotentext">
    <w:name w:val="footnote text"/>
    <w:basedOn w:val="Standard"/>
    <w:link w:val="FunotentextZchn"/>
    <w:uiPriority w:val="99"/>
    <w:semiHidden/>
    <w:unhideWhenUsed/>
    <w:rsid w:val="009B4B00"/>
    <w:pPr>
      <w:autoSpaceDE/>
      <w:autoSpaceDN/>
      <w:adjustRightInd/>
    </w:pPr>
    <w:rPr>
      <w:rFonts w:eastAsia="Calibri" w:cs="Courier"/>
      <w:snapToGrid/>
      <w:sz w:val="20"/>
      <w:lang w:val="en-US" w:eastAsia="en-US" w:bidi="en-US"/>
    </w:rPr>
  </w:style>
  <w:style w:type="character" w:customStyle="1" w:styleId="FunotentextZchn">
    <w:name w:val="Fußnotentext Zchn"/>
    <w:basedOn w:val="Absatz-Standardschriftart"/>
    <w:link w:val="Funotentext"/>
    <w:uiPriority w:val="99"/>
    <w:semiHidden/>
    <w:rsid w:val="009B4B00"/>
    <w:rPr>
      <w:rFonts w:ascii="Arial" w:eastAsia="Calibri" w:hAnsi="Arial" w:cs="Courier"/>
      <w:lang w:val="en-US" w:eastAsia="en-US" w:bidi="en-US"/>
    </w:rPr>
  </w:style>
  <w:style w:type="character" w:styleId="Funotenzeichen">
    <w:name w:val="footnote reference"/>
    <w:basedOn w:val="Absatz-Standardschriftart"/>
    <w:uiPriority w:val="99"/>
    <w:semiHidden/>
    <w:unhideWhenUsed/>
    <w:rsid w:val="009B4B00"/>
    <w:rPr>
      <w:vertAlign w:val="superscript"/>
    </w:rPr>
  </w:style>
  <w:style w:type="character" w:styleId="Platzhaltertext">
    <w:name w:val="Placeholder Text"/>
    <w:basedOn w:val="Absatz-Standardschriftart"/>
    <w:uiPriority w:val="99"/>
    <w:semiHidden/>
    <w:rsid w:val="000E12B4"/>
    <w:rPr>
      <w:color w:val="808080"/>
    </w:rPr>
  </w:style>
  <w:style w:type="character" w:customStyle="1" w:styleId="FuzeileZchn">
    <w:name w:val="Fußzeile Zchn"/>
    <w:basedOn w:val="Absatz-Standardschriftart"/>
    <w:link w:val="Fuzeile"/>
    <w:uiPriority w:val="99"/>
    <w:rsid w:val="004110EF"/>
    <w:rPr>
      <w:rFonts w:ascii="Arial" w:hAnsi="Arial"/>
      <w:snapToGrid w:val="0"/>
      <w:sz w:val="22"/>
    </w:rPr>
  </w:style>
  <w:style w:type="paragraph" w:customStyle="1" w:styleId="rotext">
    <w:name w:val="_ro_text"/>
    <w:basedOn w:val="Standard"/>
    <w:link w:val="rotextZchn"/>
    <w:qFormat/>
    <w:rsid w:val="00E04576"/>
    <w:pPr>
      <w:autoSpaceDE/>
      <w:autoSpaceDN/>
      <w:adjustRightInd/>
      <w:spacing w:before="90" w:after="90" w:line="276" w:lineRule="auto"/>
      <w:jc w:val="both"/>
    </w:pPr>
    <w:rPr>
      <w:rFonts w:asciiTheme="minorHAnsi" w:hAnsiTheme="minorHAnsi" w:cs="Arial"/>
      <w:snapToGrid/>
    </w:rPr>
  </w:style>
  <w:style w:type="character" w:customStyle="1" w:styleId="rotextZchn">
    <w:name w:val="_ro_text Zchn"/>
    <w:basedOn w:val="Absatz-Standardschriftart"/>
    <w:link w:val="rotext"/>
    <w:rsid w:val="00E04576"/>
    <w:rPr>
      <w:rFonts w:asciiTheme="minorHAnsi" w:hAnsiTheme="minorHAnsi" w:cs="Arial"/>
      <w:sz w:val="22"/>
    </w:rPr>
  </w:style>
  <w:style w:type="paragraph" w:customStyle="1" w:styleId="Default">
    <w:name w:val="Default"/>
    <w:rsid w:val="003100EC"/>
    <w:pPr>
      <w:autoSpaceDE w:val="0"/>
      <w:autoSpaceDN w:val="0"/>
      <w:adjustRightInd w:val="0"/>
    </w:pPr>
    <w:rPr>
      <w:rFonts w:ascii="Arial" w:hAnsi="Arial" w:cs="Arial"/>
      <w:color w:val="000000"/>
      <w:sz w:val="24"/>
      <w:szCs w:val="24"/>
    </w:rPr>
  </w:style>
  <w:style w:type="character" w:styleId="Fett">
    <w:name w:val="Strong"/>
    <w:basedOn w:val="Absatz-Standardschriftart"/>
    <w:uiPriority w:val="22"/>
    <w:qFormat/>
    <w:rsid w:val="003100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I:\Vorlagen\IBB%20Logobogen%20blanc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92AD6A92F44452C91B661E214ED0159"/>
        <w:category>
          <w:name w:val="Allgemein"/>
          <w:gallery w:val="placeholder"/>
        </w:category>
        <w:types>
          <w:type w:val="bbPlcHdr"/>
        </w:types>
        <w:behaviors>
          <w:behavior w:val="content"/>
        </w:behaviors>
        <w:guid w:val="{4F328E73-2932-4DB5-80D1-9956D9BC4AA7}"/>
      </w:docPartPr>
      <w:docPartBody>
        <w:p w:rsidR="005F1A55" w:rsidRDefault="00A72D1F" w:rsidP="00A72D1F">
          <w:pPr>
            <w:pStyle w:val="392AD6A92F44452C91B661E214ED0159"/>
          </w:pPr>
          <w:r>
            <w:rPr>
              <w:rStyle w:val="Platzhaltertext"/>
            </w:rPr>
            <w:t>Klicken Sie hier, um Text einzugeben.</w:t>
          </w:r>
        </w:p>
      </w:docPartBody>
    </w:docPart>
    <w:docPart>
      <w:docPartPr>
        <w:name w:val="54BE9F1AF2474D59B41D5DD115925D6B"/>
        <w:category>
          <w:name w:val="Allgemein"/>
          <w:gallery w:val="placeholder"/>
        </w:category>
        <w:types>
          <w:type w:val="bbPlcHdr"/>
        </w:types>
        <w:behaviors>
          <w:behavior w:val="content"/>
        </w:behaviors>
        <w:guid w:val="{21A8BA21-1B4D-4DBE-B6CA-24A21B8EA062}"/>
      </w:docPartPr>
      <w:docPartBody>
        <w:p w:rsidR="005F1A55" w:rsidRDefault="00A72D1F" w:rsidP="00A72D1F">
          <w:pPr>
            <w:pStyle w:val="54BE9F1AF2474D59B41D5DD115925D6B"/>
          </w:pPr>
          <w:r>
            <w:rPr>
              <w:rStyle w:val="Platzhaltertext"/>
            </w:rPr>
            <w:t>Klicken Sie hier, um Text einzugeben.</w:t>
          </w:r>
        </w:p>
      </w:docPartBody>
    </w:docPart>
    <w:docPart>
      <w:docPartPr>
        <w:name w:val="478AE87EF4794BAFABBC2E73262AB5A3"/>
        <w:category>
          <w:name w:val="Allgemein"/>
          <w:gallery w:val="placeholder"/>
        </w:category>
        <w:types>
          <w:type w:val="bbPlcHdr"/>
        </w:types>
        <w:behaviors>
          <w:behavior w:val="content"/>
        </w:behaviors>
        <w:guid w:val="{53E1D1A2-8292-4FFD-B949-BE6E436688D7}"/>
      </w:docPartPr>
      <w:docPartBody>
        <w:p w:rsidR="00106EFD" w:rsidRDefault="005F1A55" w:rsidP="005F1A55">
          <w:pPr>
            <w:pStyle w:val="478AE87EF4794BAFABBC2E73262AB5A3"/>
          </w:pPr>
          <w:r>
            <w:rPr>
              <w:rStyle w:val="Platzhaltertext"/>
            </w:rPr>
            <w:t>Bitte ausfüllen</w:t>
          </w:r>
        </w:p>
      </w:docPartBody>
    </w:docPart>
    <w:docPart>
      <w:docPartPr>
        <w:name w:val="9A51AFA08F2A43229044AC3600D7C10D"/>
        <w:category>
          <w:name w:val="Allgemein"/>
          <w:gallery w:val="placeholder"/>
        </w:category>
        <w:types>
          <w:type w:val="bbPlcHdr"/>
        </w:types>
        <w:behaviors>
          <w:behavior w:val="content"/>
        </w:behaviors>
        <w:guid w:val="{39901DA6-D0C3-4E68-8011-3FC240716A84}"/>
      </w:docPartPr>
      <w:docPartBody>
        <w:p w:rsidR="00CE7847" w:rsidRDefault="0019680C" w:rsidP="0019680C">
          <w:pPr>
            <w:pStyle w:val="9A51AFA08F2A43229044AC3600D7C10D"/>
          </w:pPr>
          <w:r w:rsidRPr="004F5C02">
            <w:rPr>
              <w:rFonts w:ascii="Times New Roman" w:eastAsia="Calibri" w:hAnsi="Times New Roman"/>
              <w:color w:val="808080"/>
              <w:lang w:eastAsia="en-US"/>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29AE"/>
    <w:rsid w:val="00106EFD"/>
    <w:rsid w:val="001329AE"/>
    <w:rsid w:val="0019680C"/>
    <w:rsid w:val="005F1A55"/>
    <w:rsid w:val="008019FA"/>
    <w:rsid w:val="00A72D1F"/>
    <w:rsid w:val="00BD20BD"/>
    <w:rsid w:val="00CE7847"/>
    <w:rsid w:val="00E20FA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F1A55"/>
    <w:rPr>
      <w:color w:val="808080"/>
    </w:rPr>
  </w:style>
  <w:style w:type="paragraph" w:customStyle="1" w:styleId="D00FA2ED0F4E4CF1B5D30D1D96C550EE">
    <w:name w:val="D00FA2ED0F4E4CF1B5D30D1D96C550EE"/>
    <w:rsid w:val="001329AE"/>
    <w:pPr>
      <w:autoSpaceDE w:val="0"/>
      <w:autoSpaceDN w:val="0"/>
      <w:adjustRightInd w:val="0"/>
      <w:spacing w:after="0" w:line="240" w:lineRule="auto"/>
    </w:pPr>
    <w:rPr>
      <w:rFonts w:ascii="Arial" w:eastAsia="Times New Roman" w:hAnsi="Arial" w:cs="Times New Roman"/>
      <w:snapToGrid w:val="0"/>
      <w:szCs w:val="20"/>
    </w:rPr>
  </w:style>
  <w:style w:type="paragraph" w:customStyle="1" w:styleId="5AED0083F4BD439DA7FFE5E75E2206A5">
    <w:name w:val="5AED0083F4BD439DA7FFE5E75E2206A5"/>
    <w:rsid w:val="00E20FAD"/>
  </w:style>
  <w:style w:type="paragraph" w:customStyle="1" w:styleId="6F00621904E34C09BE7BBBC5EC0FF580">
    <w:name w:val="6F00621904E34C09BE7BBBC5EC0FF580"/>
    <w:rsid w:val="00BD20BD"/>
  </w:style>
  <w:style w:type="paragraph" w:customStyle="1" w:styleId="392AD6A92F44452C91B661E214ED0159">
    <w:name w:val="392AD6A92F44452C91B661E214ED0159"/>
    <w:rsid w:val="00A72D1F"/>
    <w:pPr>
      <w:spacing w:after="160" w:line="259" w:lineRule="auto"/>
    </w:pPr>
  </w:style>
  <w:style w:type="paragraph" w:customStyle="1" w:styleId="54BE9F1AF2474D59B41D5DD115925D6B">
    <w:name w:val="54BE9F1AF2474D59B41D5DD115925D6B"/>
    <w:rsid w:val="00A72D1F"/>
    <w:pPr>
      <w:spacing w:after="160" w:line="259" w:lineRule="auto"/>
    </w:pPr>
  </w:style>
  <w:style w:type="paragraph" w:customStyle="1" w:styleId="478AE87EF4794BAFABBC2E73262AB5A3">
    <w:name w:val="478AE87EF4794BAFABBC2E73262AB5A3"/>
    <w:rsid w:val="005F1A55"/>
    <w:pPr>
      <w:spacing w:after="160" w:line="259" w:lineRule="auto"/>
    </w:pPr>
  </w:style>
  <w:style w:type="paragraph" w:customStyle="1" w:styleId="9A51AFA08F2A43229044AC3600D7C10D">
    <w:name w:val="9A51AFA08F2A43229044AC3600D7C10D"/>
    <w:rsid w:val="0019680C"/>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Design">
  <a:themeElements>
    <a:clrScheme name="IBB Farben CD">
      <a:dk1>
        <a:srgbClr val="000000"/>
      </a:dk1>
      <a:lt1>
        <a:srgbClr val="FFFFFF"/>
      </a:lt1>
      <a:dk2>
        <a:srgbClr val="000000"/>
      </a:dk2>
      <a:lt2>
        <a:srgbClr val="FFFFFF"/>
      </a:lt2>
      <a:accent1>
        <a:srgbClr val="00ADCC"/>
      </a:accent1>
      <a:accent2>
        <a:srgbClr val="66CEE0"/>
      </a:accent2>
      <a:accent3>
        <a:srgbClr val="C0E5EB"/>
      </a:accent3>
      <a:accent4>
        <a:srgbClr val="FF5233"/>
      </a:accent4>
      <a:accent5>
        <a:srgbClr val="E3E2D5"/>
      </a:accent5>
      <a:accent6>
        <a:srgbClr val="AAAAAA"/>
      </a:accent6>
      <a:hlink>
        <a:srgbClr val="0495C5"/>
      </a:hlink>
      <a:folHlink>
        <a:srgbClr val="666666"/>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A94407-74B5-4C21-A472-FB177EDC3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IBB Logobogen blanco.dotx</Template>
  <TotalTime>0</TotalTime>
  <Pages>1</Pages>
  <Words>134</Words>
  <Characters>1033</Characters>
  <Application>Microsoft Office Word</Application>
  <DocSecurity>0</DocSecurity>
  <Lines>33</Lines>
  <Paragraphs>10</Paragraphs>
  <ScaleCrop>false</ScaleCrop>
  <HeadingPairs>
    <vt:vector size="2" baseType="variant">
      <vt:variant>
        <vt:lpstr>Titel</vt:lpstr>
      </vt:variant>
      <vt:variant>
        <vt:i4>1</vt:i4>
      </vt:variant>
    </vt:vector>
  </HeadingPairs>
  <TitlesOfParts>
    <vt:vector size="1" baseType="lpstr">
      <vt:lpstr>Investitionsbank Berlin</vt:lpstr>
    </vt:vector>
  </TitlesOfParts>
  <Company>Investitionsbank Berlin</Company>
  <LinksUpToDate>false</LinksUpToDate>
  <CharactersWithSpaces>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Investitionsbank Berlin</dc:title>
  <dc:creator>Gräfenberg, Anne</dc:creator>
  <cp:lastModifiedBy>Seyffarth, Karin</cp:lastModifiedBy>
  <cp:revision>5</cp:revision>
  <cp:lastPrinted>2017-05-05T09:05:00Z</cp:lastPrinted>
  <dcterms:created xsi:type="dcterms:W3CDTF">2026-05-21T09:34:00Z</dcterms:created>
  <dcterms:modified xsi:type="dcterms:W3CDTF">2026-06-02T14:46:00Z</dcterms:modified>
</cp:coreProperties>
</file>